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315DF" w14:textId="77777777" w:rsidR="00AA4E8A" w:rsidRDefault="00AA4E8A" w:rsidP="00457E4C">
      <w:pPr>
        <w:pStyle w:val="Standard"/>
        <w:jc w:val="both"/>
        <w:rPr>
          <w:rFonts w:ascii="Verdana" w:hAnsi="Verdana" w:cs="Verdana"/>
          <w:b/>
          <w:sz w:val="22"/>
          <w:szCs w:val="20"/>
          <w:lang w:val="es-ES"/>
        </w:rPr>
      </w:pPr>
    </w:p>
    <w:p w14:paraId="06401699" w14:textId="20A95D16" w:rsidR="007F54B8" w:rsidRPr="00FB16F9" w:rsidRDefault="00FB16F9" w:rsidP="00C552F2">
      <w:pPr>
        <w:pStyle w:val="Standard"/>
        <w:jc w:val="center"/>
        <w:rPr>
          <w:rFonts w:ascii="Arial" w:hAnsi="Arial" w:cs="Arial"/>
          <w:b/>
          <w:lang w:val="es-ES"/>
        </w:rPr>
      </w:pPr>
      <w:r w:rsidRPr="00FB16F9">
        <w:rPr>
          <w:rFonts w:ascii="Arial" w:hAnsi="Arial" w:cs="Arial"/>
          <w:b/>
          <w:lang w:val="es-ES"/>
        </w:rPr>
        <w:t>Reuniones interinstitucionales Barrios en Acción.</w:t>
      </w:r>
    </w:p>
    <w:p w14:paraId="49ACB094" w14:textId="0E510D2A" w:rsidR="007F54B8" w:rsidRPr="00FB16F9" w:rsidRDefault="007F54B8" w:rsidP="00457E4C">
      <w:pPr>
        <w:pStyle w:val="Standard"/>
        <w:jc w:val="both"/>
        <w:rPr>
          <w:rFonts w:ascii="Arial" w:hAnsi="Arial" w:cs="Arial"/>
          <w:b/>
          <w:lang w:val="es-ES"/>
        </w:rPr>
      </w:pPr>
    </w:p>
    <w:p w14:paraId="5672C9B7" w14:textId="640DAF16" w:rsidR="00FB16F9" w:rsidRDefault="00FB16F9" w:rsidP="00FB16F9">
      <w:pPr>
        <w:pStyle w:val="Standard"/>
        <w:jc w:val="both"/>
        <w:rPr>
          <w:rFonts w:ascii="Arial" w:hAnsi="Arial" w:cs="Arial"/>
          <w:bCs/>
          <w:lang w:val="es-ES"/>
        </w:rPr>
      </w:pPr>
      <w:r w:rsidRPr="00FB16F9">
        <w:rPr>
          <w:rFonts w:ascii="Arial" w:hAnsi="Arial" w:cs="Arial"/>
          <w:bCs/>
          <w:lang w:val="es-ES"/>
        </w:rPr>
        <w:t xml:space="preserve">La Subsecretaría de Prevención del Delito, por medio del Programa Somos Barrios, se encuentran realizando reuniones interinstitucionales en todos los barrios a nivel nacional. </w:t>
      </w:r>
    </w:p>
    <w:p w14:paraId="7C02B8C1" w14:textId="77777777" w:rsidR="00FB16F9" w:rsidRPr="00FB16F9" w:rsidRDefault="00FB16F9" w:rsidP="00FB16F9">
      <w:pPr>
        <w:pStyle w:val="Standard"/>
        <w:jc w:val="both"/>
        <w:rPr>
          <w:rFonts w:ascii="Arial" w:hAnsi="Arial" w:cs="Arial"/>
          <w:bCs/>
          <w:lang w:val="es-ES"/>
        </w:rPr>
      </w:pPr>
    </w:p>
    <w:p w14:paraId="70356520" w14:textId="1C64CE51" w:rsidR="00FB16F9" w:rsidRDefault="00FB16F9" w:rsidP="00FB16F9">
      <w:pPr>
        <w:pStyle w:val="Standard"/>
        <w:jc w:val="both"/>
        <w:rPr>
          <w:rFonts w:ascii="Arial" w:hAnsi="Arial" w:cs="Arial"/>
          <w:bCs/>
          <w:lang w:val="es-ES"/>
        </w:rPr>
      </w:pPr>
      <w:r w:rsidRPr="00FB16F9">
        <w:rPr>
          <w:rFonts w:ascii="Arial" w:hAnsi="Arial" w:cs="Arial"/>
          <w:bCs/>
          <w:lang w:val="es-ES"/>
        </w:rPr>
        <w:t xml:space="preserve">En la región metropolitana comenzaron el 10 de agosto del 2022 y así han continuado – y continuarán – hasta completar la totalidad de los Barrios en la región, que en convenio con </w:t>
      </w:r>
      <w:proofErr w:type="spellStart"/>
      <w:r w:rsidRPr="00FB16F9">
        <w:rPr>
          <w:rFonts w:ascii="Arial" w:hAnsi="Arial" w:cs="Arial"/>
          <w:bCs/>
          <w:lang w:val="es-ES"/>
        </w:rPr>
        <w:t>Fosis</w:t>
      </w:r>
      <w:proofErr w:type="spellEnd"/>
      <w:r w:rsidR="00C552F2">
        <w:rPr>
          <w:rFonts w:ascii="Arial" w:hAnsi="Arial" w:cs="Arial"/>
          <w:bCs/>
          <w:lang w:val="es-ES"/>
        </w:rPr>
        <w:t>,</w:t>
      </w:r>
      <w:r w:rsidRPr="00FB16F9">
        <w:rPr>
          <w:rFonts w:ascii="Arial" w:hAnsi="Arial" w:cs="Arial"/>
          <w:bCs/>
          <w:lang w:val="es-ES"/>
        </w:rPr>
        <w:t xml:space="preserve"> son 13 Barrios. </w:t>
      </w:r>
    </w:p>
    <w:p w14:paraId="5811834C" w14:textId="6209A7DC" w:rsidR="00FB16F9" w:rsidRDefault="00FB16F9" w:rsidP="00FB16F9">
      <w:pPr>
        <w:pStyle w:val="Standard"/>
        <w:jc w:val="both"/>
        <w:rPr>
          <w:rFonts w:ascii="Arial" w:hAnsi="Arial" w:cs="Arial"/>
          <w:bCs/>
          <w:lang w:val="es-ES"/>
        </w:rPr>
      </w:pPr>
    </w:p>
    <w:p w14:paraId="277994BD" w14:textId="624BAB2D" w:rsidR="00FB16F9" w:rsidRDefault="00FB16F9" w:rsidP="00FB16F9">
      <w:pPr>
        <w:pStyle w:val="Standard"/>
        <w:jc w:val="both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 xml:space="preserve">La idea de las reuniones es presentar los cambios del programa Somos Barrios (ex Barrios prioritarios), en conjunto a cada uno de sus pilares (pilar familia, comunidad, barrio y policial), además de comentar todos los aliados estratégicos que participan en los programas. </w:t>
      </w:r>
    </w:p>
    <w:p w14:paraId="1BE76DE1" w14:textId="5588B46F" w:rsidR="00FB16F9" w:rsidRDefault="00FB16F9" w:rsidP="00FB16F9">
      <w:pPr>
        <w:pStyle w:val="Standard"/>
        <w:jc w:val="both"/>
        <w:rPr>
          <w:rFonts w:ascii="Arial" w:hAnsi="Arial" w:cs="Arial"/>
          <w:bCs/>
          <w:lang w:val="es-ES"/>
        </w:rPr>
      </w:pPr>
    </w:p>
    <w:p w14:paraId="787EDFDC" w14:textId="363D0C35" w:rsidR="00FB16F9" w:rsidRDefault="00FB16F9" w:rsidP="00FB16F9">
      <w:pPr>
        <w:pStyle w:val="Standard"/>
        <w:jc w:val="both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Se dan a conocer los convenios suscritos entre Carabineros de Chile y Policía de investigaciones</w:t>
      </w:r>
      <w:r w:rsidR="00C552F2">
        <w:rPr>
          <w:rFonts w:ascii="Arial" w:hAnsi="Arial" w:cs="Arial"/>
          <w:bCs/>
          <w:lang w:val="es-ES"/>
        </w:rPr>
        <w:t xml:space="preserve">, y los desafíos que se tienen en esta área para los próximos meses. </w:t>
      </w:r>
    </w:p>
    <w:p w14:paraId="219B6BC1" w14:textId="6281852E" w:rsidR="00C552F2" w:rsidRDefault="00C552F2" w:rsidP="00FB16F9">
      <w:pPr>
        <w:pStyle w:val="Standard"/>
        <w:jc w:val="both"/>
        <w:rPr>
          <w:rFonts w:ascii="Arial" w:hAnsi="Arial" w:cs="Arial"/>
          <w:bCs/>
          <w:lang w:val="es-ES"/>
        </w:rPr>
      </w:pPr>
    </w:p>
    <w:p w14:paraId="7E41374A" w14:textId="64F54B01" w:rsidR="00C552F2" w:rsidRDefault="00C552F2" w:rsidP="00FB16F9">
      <w:pPr>
        <w:pStyle w:val="Standard"/>
        <w:jc w:val="both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 xml:space="preserve">Finalmente se abarca el área de plan de acción y desafíos futuros en cada uno de los Barrios, dependiendo de los pilares, además de abordar algunas complicaciones que hayan tenido cada uno de los barrios. </w:t>
      </w:r>
    </w:p>
    <w:p w14:paraId="314B45A6" w14:textId="2FBBB471" w:rsidR="00C552F2" w:rsidRDefault="00C552F2" w:rsidP="00FB16F9">
      <w:pPr>
        <w:pStyle w:val="Standard"/>
        <w:jc w:val="both"/>
        <w:rPr>
          <w:rFonts w:ascii="Arial" w:hAnsi="Arial" w:cs="Arial"/>
          <w:bCs/>
          <w:lang w:val="es-ES"/>
        </w:rPr>
      </w:pPr>
    </w:p>
    <w:p w14:paraId="07028DB5" w14:textId="59D4556A" w:rsidR="00FB16F9" w:rsidRPr="00D32F0D" w:rsidRDefault="00C552F2" w:rsidP="00C552F2">
      <w:pPr>
        <w:pStyle w:val="Standard"/>
        <w:jc w:val="both"/>
        <w:rPr>
          <w:rFonts w:ascii="Verdana" w:hAnsi="Verdana" w:cs="Verdana"/>
          <w:b/>
          <w:sz w:val="18"/>
          <w:szCs w:val="20"/>
          <w:lang w:val="es-ES"/>
        </w:rPr>
      </w:pPr>
      <w:r>
        <w:rPr>
          <w:rFonts w:ascii="Arial" w:hAnsi="Arial" w:cs="Arial"/>
          <w:bCs/>
          <w:lang w:val="es-ES"/>
        </w:rPr>
        <w:t>La tónica de todas las reuniones es la misma, donde se da a conocer la misma información</w:t>
      </w:r>
      <w:r w:rsidR="006F1B53">
        <w:rPr>
          <w:rFonts w:ascii="Arial" w:hAnsi="Arial" w:cs="Arial"/>
          <w:bCs/>
          <w:lang w:val="es-ES"/>
        </w:rPr>
        <w:t xml:space="preserve">, con el fin de orientar y realizar mejoras al programa para los próximos meses. </w:t>
      </w:r>
    </w:p>
    <w:p w14:paraId="06628D52" w14:textId="5B9750F2" w:rsidR="00E236EA" w:rsidRPr="00E236EA" w:rsidRDefault="00E236EA" w:rsidP="00E236EA">
      <w:pPr>
        <w:jc w:val="both"/>
        <w:rPr>
          <w:rFonts w:ascii="Verdana" w:hAnsi="Verdana" w:cs="Verdana"/>
          <w:b/>
          <w:szCs w:val="20"/>
        </w:rPr>
      </w:pPr>
    </w:p>
    <w:sectPr w:rsidR="00E236EA" w:rsidRPr="00E236EA" w:rsidSect="00086E95">
      <w:footerReference w:type="default" r:id="rId11"/>
      <w:headerReference w:type="first" r:id="rId12"/>
      <w:footerReference w:type="first" r:id="rId13"/>
      <w:pgSz w:w="12240" w:h="15840"/>
      <w:pgMar w:top="1701" w:right="1750" w:bottom="1134" w:left="1418" w:header="283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AFC15" w14:textId="77777777" w:rsidR="00C26FEF" w:rsidRDefault="00C26FEF">
      <w:r>
        <w:separator/>
      </w:r>
    </w:p>
  </w:endnote>
  <w:endnote w:type="continuationSeparator" w:id="0">
    <w:p w14:paraId="308DCFD5" w14:textId="77777777" w:rsidR="00C26FEF" w:rsidRDefault="00C2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, 'Times New Roman'">
    <w:altName w:val="Cambria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ler">
    <w:altName w:val="Calibri"/>
    <w:charset w:val="00"/>
    <w:family w:val="auto"/>
    <w:pitch w:val="variable"/>
    <w:sig w:usb0="A00000A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1C8BD" w14:textId="77777777" w:rsidR="000224F1" w:rsidRDefault="00BA5DB1" w:rsidP="000224F1">
    <w:pPr>
      <w:pStyle w:val="Piedepgina"/>
      <w:ind w:left="142"/>
    </w:pPr>
    <w:r>
      <w:rPr>
        <w:rFonts w:ascii="Aller" w:eastAsia="Aller" w:hAnsi="Aller" w:cs="Aller"/>
        <w:noProof/>
        <w:color w:val="1F4887"/>
        <w:sz w:val="16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4170B39" wp14:editId="6316875D">
              <wp:simplePos x="0" y="0"/>
              <wp:positionH relativeFrom="column">
                <wp:posOffset>-588645</wp:posOffset>
              </wp:positionH>
              <wp:positionV relativeFrom="paragraph">
                <wp:posOffset>24434</wp:posOffset>
              </wp:positionV>
              <wp:extent cx="7253218" cy="421005"/>
              <wp:effectExtent l="0" t="0" r="5080" b="0"/>
              <wp:wrapNone/>
              <wp:docPr id="60" name="Grupo 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218" cy="421005"/>
                        <a:chOff x="0" y="0"/>
                        <a:chExt cx="7253218" cy="421005"/>
                      </a:xfrm>
                    </wpg:grpSpPr>
                    <pic:pic xmlns:pic="http://schemas.openxmlformats.org/drawingml/2006/picture">
                      <pic:nvPicPr>
                        <pic:cNvPr id="61" name="Imagen 6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46643" y="0"/>
                          <a:ext cx="1806575" cy="4210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2" name="Image1"/>
                        <pic:cNvPicPr/>
                      </pic:nvPicPr>
                      <pic:blipFill>
                        <a:blip r:embed="rId2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254441"/>
                          <a:ext cx="1241425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83AC6A4" id="Grupo 60" o:spid="_x0000_s1026" style="position:absolute;margin-left:-46.35pt;margin-top:1.9pt;width:571.1pt;height:33.15pt;z-index:251666432" coordsize="72532,42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1" o:spid="_x0000_s1027" type="#_x0000_t75" style="position:absolute;left:54466;width:18066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">
                <v:imagedata r:id="rId3" o:title=""/>
              </v:shape>
              <v:shape id="Image1" o:spid="_x0000_s1028" type="#_x0000_t75" style="position:absolute;top:2544;width:12414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  <w:tbl>
    <w:tblPr>
      <w:tblW w:w="2851" w:type="pct"/>
      <w:jc w:val="center"/>
      <w:tblBorders>
        <w:bottom w:val="single" w:sz="4" w:space="0" w:color="BFBFBF"/>
      </w:tblBorders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723"/>
      <w:gridCol w:w="450"/>
    </w:tblGrid>
    <w:tr w:rsidR="000224F1" w:rsidRPr="0025191F" w14:paraId="68DB26C1" w14:textId="77777777" w:rsidTr="00086E95">
      <w:trPr>
        <w:trHeight w:val="510"/>
        <w:jc w:val="center"/>
      </w:trPr>
      <w:tc>
        <w:tcPr>
          <w:tcW w:w="4565" w:type="pct"/>
          <w:tcBorders>
            <w:bottom w:val="nil"/>
            <w:right w:val="single" w:sz="4" w:space="0" w:color="BFBFBF"/>
          </w:tcBorders>
        </w:tcPr>
        <w:p w14:paraId="244EDE64" w14:textId="77777777" w:rsidR="000224F1" w:rsidRPr="000224F1" w:rsidRDefault="000224F1" w:rsidP="00086E95">
          <w:pPr>
            <w:pStyle w:val="Sinespaciado"/>
            <w:spacing w:after="0"/>
            <w:ind w:left="-117" w:right="-120"/>
            <w:rPr>
              <w:color w:val="404040" w:themeColor="text1" w:themeTint="BF"/>
              <w:sz w:val="14"/>
            </w:rPr>
          </w:pPr>
          <w:r w:rsidRPr="000224F1">
            <w:rPr>
              <w:color w:val="404040" w:themeColor="text1" w:themeTint="BF"/>
              <w:sz w:val="14"/>
            </w:rPr>
            <w:t>FONDO DE SOLIDARIDAD E INVERSIÓN SOCIAL</w:t>
          </w:r>
        </w:p>
        <w:p w14:paraId="00B6732E" w14:textId="77777777" w:rsidR="000224F1" w:rsidRPr="000224F1" w:rsidRDefault="000224F1" w:rsidP="00086E95">
          <w:pPr>
            <w:pStyle w:val="Sinespaciado"/>
            <w:spacing w:after="0"/>
            <w:ind w:left="-117" w:right="-120"/>
            <w:rPr>
              <w:color w:val="404040" w:themeColor="text1" w:themeTint="BF"/>
              <w:sz w:val="14"/>
            </w:rPr>
          </w:pPr>
          <w:r w:rsidRPr="000224F1">
            <w:rPr>
              <w:color w:val="404040" w:themeColor="text1" w:themeTint="BF"/>
              <w:sz w:val="14"/>
            </w:rPr>
            <w:t>MINISTERIO DE DESARROLLO SOCIAL Y FAMILIA</w:t>
          </w:r>
        </w:p>
      </w:tc>
      <w:tc>
        <w:tcPr>
          <w:tcW w:w="435" w:type="pct"/>
          <w:tcBorders>
            <w:left w:val="single" w:sz="4" w:space="0" w:color="BFBFBF"/>
            <w:bottom w:val="nil"/>
          </w:tcBorders>
        </w:tcPr>
        <w:p w14:paraId="726D5ECF" w14:textId="2DC6F304" w:rsidR="000224F1" w:rsidRPr="000224F1" w:rsidRDefault="000224F1" w:rsidP="00086E95">
          <w:pPr>
            <w:pStyle w:val="Sinespaciado"/>
            <w:ind w:hanging="115"/>
            <w:jc w:val="left"/>
            <w:rPr>
              <w:color w:val="404040" w:themeColor="text1" w:themeTint="BF"/>
              <w:sz w:val="14"/>
            </w:rPr>
          </w:pPr>
          <w:r w:rsidRPr="000224F1">
            <w:rPr>
              <w:color w:val="404040" w:themeColor="text1" w:themeTint="BF"/>
              <w:sz w:val="14"/>
            </w:rPr>
            <w:fldChar w:fldCharType="begin"/>
          </w:r>
          <w:r w:rsidRPr="000224F1">
            <w:rPr>
              <w:color w:val="404040" w:themeColor="text1" w:themeTint="BF"/>
              <w:sz w:val="14"/>
            </w:rPr>
            <w:instrText>PAGE   \* MERGEFORMAT</w:instrText>
          </w:r>
          <w:r w:rsidRPr="000224F1">
            <w:rPr>
              <w:color w:val="404040" w:themeColor="text1" w:themeTint="BF"/>
              <w:sz w:val="14"/>
            </w:rPr>
            <w:fldChar w:fldCharType="separate"/>
          </w:r>
          <w:r w:rsidR="00464210">
            <w:rPr>
              <w:noProof/>
              <w:color w:val="404040" w:themeColor="text1" w:themeTint="BF"/>
              <w:sz w:val="14"/>
            </w:rPr>
            <w:t>2</w:t>
          </w:r>
          <w:r w:rsidRPr="000224F1">
            <w:rPr>
              <w:color w:val="404040" w:themeColor="text1" w:themeTint="BF"/>
              <w:sz w:val="14"/>
            </w:rPr>
            <w:fldChar w:fldCharType="end"/>
          </w:r>
        </w:p>
      </w:tc>
    </w:tr>
  </w:tbl>
  <w:p w14:paraId="3A6AB3B9" w14:textId="77777777" w:rsidR="000224F1" w:rsidRDefault="000224F1" w:rsidP="000224F1">
    <w:pPr>
      <w:pStyle w:val="Piedepgina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7FE2" w14:textId="77777777" w:rsidR="008F7E6D" w:rsidRDefault="00BA5DB1" w:rsidP="00BA5DB1">
    <w:pPr>
      <w:pStyle w:val="Standard"/>
    </w:pPr>
    <w:r>
      <w:rPr>
        <w:rFonts w:ascii="Aller" w:eastAsia="Aller" w:hAnsi="Aller" w:cs="Aller"/>
        <w:noProof/>
        <w:color w:val="1F4887"/>
        <w:sz w:val="16"/>
      </w:rPr>
      <mc:AlternateContent>
        <mc:Choice Requires="wpg">
          <w:drawing>
            <wp:anchor distT="0" distB="0" distL="114300" distR="114300" simplePos="0" relativeHeight="251646976" behindDoc="0" locked="0" layoutInCell="1" allowOverlap="1" wp14:anchorId="46B54AD7" wp14:editId="3404F85E">
              <wp:simplePos x="0" y="0"/>
              <wp:positionH relativeFrom="column">
                <wp:posOffset>-603885</wp:posOffset>
              </wp:positionH>
              <wp:positionV relativeFrom="paragraph">
                <wp:posOffset>-124791</wp:posOffset>
              </wp:positionV>
              <wp:extent cx="7253218" cy="421005"/>
              <wp:effectExtent l="0" t="0" r="5080" b="0"/>
              <wp:wrapNone/>
              <wp:docPr id="2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218" cy="421005"/>
                        <a:chOff x="0" y="0"/>
                        <a:chExt cx="7253218" cy="421005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46643" y="0"/>
                          <a:ext cx="1806575" cy="4210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1"/>
                        <pic:cNvPicPr/>
                      </pic:nvPicPr>
                      <pic:blipFill>
                        <a:blip r:embed="rId2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254441"/>
                          <a:ext cx="1241425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58298D6" id="Grupo 2" o:spid="_x0000_s1026" style="position:absolute;margin-left:-47.55pt;margin-top:-9.85pt;width:571.1pt;height:33.15pt;z-index:251646976" coordsize="72532,42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Cjw/eHBhY2tldCBlbmQ9InciPz7/4gxYSUNDX1BS&#10;T0ZJTEUAAQ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left:54466;width:18066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">
                <v:imagedata r:id="rId3" o:title=""/>
              </v:shape>
              <v:shape id="Image1" o:spid="_x0000_s1028" type="#_x0000_t75" style="position:absolute;top:2544;width:12414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">
                <v:imagedata r:id="rId4" o:title=""/>
              </v:shape>
            </v:group>
          </w:pict>
        </mc:Fallback>
      </mc:AlternateContent>
    </w:r>
  </w:p>
  <w:p w14:paraId="39EAB9D3" w14:textId="77777777" w:rsidR="008F7E6D" w:rsidRDefault="008F7E6D" w:rsidP="00BA5DB1">
    <w:pPr>
      <w:pStyle w:val="Piedepgina"/>
    </w:pPr>
  </w:p>
  <w:p w14:paraId="7CE79A62" w14:textId="77777777" w:rsidR="008F7E6D" w:rsidRDefault="008F7E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1AB8C" w14:textId="77777777" w:rsidR="00C26FEF" w:rsidRDefault="00C26FEF">
      <w:r>
        <w:rPr>
          <w:color w:val="000000"/>
        </w:rPr>
        <w:separator/>
      </w:r>
    </w:p>
  </w:footnote>
  <w:footnote w:type="continuationSeparator" w:id="0">
    <w:p w14:paraId="36271CA1" w14:textId="77777777" w:rsidR="00C26FEF" w:rsidRDefault="00C26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3D18" w14:textId="77777777" w:rsidR="00BA5DB1" w:rsidRDefault="00BA5DB1">
    <w:pPr>
      <w:pStyle w:val="Encabezado"/>
    </w:pPr>
  </w:p>
  <w:p w14:paraId="16599557" w14:textId="77777777" w:rsidR="00BA5DB1" w:rsidRDefault="00BA5DB1">
    <w:pPr>
      <w:pStyle w:val="Encabezado"/>
    </w:pPr>
  </w:p>
  <w:p w14:paraId="05C2F95C" w14:textId="77777777" w:rsidR="00BA5DB1" w:rsidRDefault="00BA5DB1">
    <w:pPr>
      <w:pStyle w:val="Encabezado"/>
    </w:pPr>
  </w:p>
  <w:p w14:paraId="23E4EE3A" w14:textId="77777777" w:rsidR="00BA5DB1" w:rsidRDefault="00BA5DB1">
    <w:pPr>
      <w:pStyle w:val="Encabezado"/>
    </w:pPr>
  </w:p>
  <w:p w14:paraId="2093FC91" w14:textId="77777777" w:rsidR="00BA5DB1" w:rsidRDefault="00BA5DB1">
    <w:pPr>
      <w:pStyle w:val="Encabezado"/>
    </w:pPr>
  </w:p>
  <w:p w14:paraId="684D03D1" w14:textId="77777777" w:rsidR="00BA5DB1" w:rsidRDefault="00BA5DB1">
    <w:pPr>
      <w:pStyle w:val="Encabezado"/>
    </w:pPr>
  </w:p>
  <w:p w14:paraId="6D984B28" w14:textId="77777777" w:rsidR="00763C34" w:rsidRDefault="00763C34">
    <w:pPr>
      <w:pStyle w:val="Encabezado"/>
    </w:pPr>
  </w:p>
  <w:p w14:paraId="06881C65" w14:textId="77777777" w:rsidR="008F7E6D" w:rsidRDefault="008F7E6D">
    <w:pPr>
      <w:pStyle w:val="Encabezado"/>
    </w:pPr>
    <w:r w:rsidRPr="00445FFE">
      <w:rPr>
        <w:rFonts w:ascii="Verdana" w:hAnsi="Verdana"/>
        <w:noProof/>
        <w:sz w:val="22"/>
        <w:szCs w:val="22"/>
      </w:rPr>
      <w:drawing>
        <wp:anchor distT="0" distB="0" distL="114300" distR="114300" simplePos="0" relativeHeight="251683840" behindDoc="0" locked="0" layoutInCell="1" allowOverlap="1" wp14:anchorId="7253DCB7" wp14:editId="164741D5">
          <wp:simplePos x="0" y="0"/>
          <wp:positionH relativeFrom="column">
            <wp:posOffset>-361674</wp:posOffset>
          </wp:positionH>
          <wp:positionV relativeFrom="page">
            <wp:posOffset>421005</wp:posOffset>
          </wp:positionV>
          <wp:extent cx="1177290" cy="1069975"/>
          <wp:effectExtent l="0" t="0" r="3810" b="0"/>
          <wp:wrapSquare wrapText="bothSides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17" descr="Macintosh HD:Users:carol.rebolledo:Desktop:nuevos2018:kit_oficina:FOSISfranj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1069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71E"/>
    <w:multiLevelType w:val="hybridMultilevel"/>
    <w:tmpl w:val="095E9922"/>
    <w:lvl w:ilvl="0" w:tplc="58308322">
      <w:numFmt w:val="bullet"/>
      <w:lvlText w:val="•"/>
      <w:lvlJc w:val="left"/>
      <w:pPr>
        <w:ind w:left="1080" w:hanging="720"/>
      </w:pPr>
      <w:rPr>
        <w:rFonts w:ascii="Verdana" w:eastAsia="Cambria, 'Times New Roman'" w:hAnsi="Verdana" w:cs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23687"/>
    <w:multiLevelType w:val="hybridMultilevel"/>
    <w:tmpl w:val="F00A4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2453D"/>
    <w:multiLevelType w:val="hybridMultilevel"/>
    <w:tmpl w:val="F258A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05CB3"/>
    <w:multiLevelType w:val="hybridMultilevel"/>
    <w:tmpl w:val="035898D4"/>
    <w:lvl w:ilvl="0" w:tplc="58308322">
      <w:numFmt w:val="bullet"/>
      <w:lvlText w:val="•"/>
      <w:lvlJc w:val="left"/>
      <w:pPr>
        <w:ind w:left="1080" w:hanging="720"/>
      </w:pPr>
      <w:rPr>
        <w:rFonts w:ascii="Verdana" w:eastAsia="Cambria, 'Times New Roman'" w:hAnsi="Verdana" w:cs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70CAD"/>
    <w:multiLevelType w:val="hybridMultilevel"/>
    <w:tmpl w:val="D06EAFD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4A1881"/>
    <w:multiLevelType w:val="hybridMultilevel"/>
    <w:tmpl w:val="796A71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44EBE"/>
    <w:multiLevelType w:val="hybridMultilevel"/>
    <w:tmpl w:val="227683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9159E"/>
    <w:multiLevelType w:val="hybridMultilevel"/>
    <w:tmpl w:val="2D149E2A"/>
    <w:lvl w:ilvl="0" w:tplc="4DA8BEF4">
      <w:numFmt w:val="bullet"/>
      <w:lvlText w:val="-"/>
      <w:lvlJc w:val="left"/>
      <w:pPr>
        <w:ind w:left="720" w:hanging="360"/>
      </w:pPr>
      <w:rPr>
        <w:rFonts w:ascii="Verdana" w:eastAsia="Cambria, 'Times New Roman'" w:hAnsi="Verdana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F7545"/>
    <w:multiLevelType w:val="hybridMultilevel"/>
    <w:tmpl w:val="F5788666"/>
    <w:lvl w:ilvl="0" w:tplc="A8600DDC">
      <w:numFmt w:val="bullet"/>
      <w:lvlText w:val="-"/>
      <w:lvlJc w:val="left"/>
      <w:pPr>
        <w:ind w:left="720" w:hanging="360"/>
      </w:pPr>
      <w:rPr>
        <w:rFonts w:ascii="Arial" w:eastAsia="Cambria, 'Times New Roman'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02E4C"/>
    <w:multiLevelType w:val="hybridMultilevel"/>
    <w:tmpl w:val="340E866A"/>
    <w:lvl w:ilvl="0" w:tplc="58308322">
      <w:numFmt w:val="bullet"/>
      <w:lvlText w:val="•"/>
      <w:lvlJc w:val="left"/>
      <w:pPr>
        <w:ind w:left="1080" w:hanging="720"/>
      </w:pPr>
      <w:rPr>
        <w:rFonts w:ascii="Verdana" w:eastAsia="Cambria, 'Times New Roman'" w:hAnsi="Verdana" w:cs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122659">
    <w:abstractNumId w:val="1"/>
  </w:num>
  <w:num w:numId="2" w16cid:durableId="1952323475">
    <w:abstractNumId w:val="4"/>
  </w:num>
  <w:num w:numId="3" w16cid:durableId="194007500">
    <w:abstractNumId w:val="5"/>
  </w:num>
  <w:num w:numId="4" w16cid:durableId="365182823">
    <w:abstractNumId w:val="9"/>
  </w:num>
  <w:num w:numId="5" w16cid:durableId="1770272742">
    <w:abstractNumId w:val="0"/>
  </w:num>
  <w:num w:numId="6" w16cid:durableId="1175267915">
    <w:abstractNumId w:val="3"/>
  </w:num>
  <w:num w:numId="7" w16cid:durableId="27683251">
    <w:abstractNumId w:val="2"/>
  </w:num>
  <w:num w:numId="8" w16cid:durableId="460223503">
    <w:abstractNumId w:val="6"/>
  </w:num>
  <w:num w:numId="9" w16cid:durableId="943001895">
    <w:abstractNumId w:val="7"/>
  </w:num>
  <w:num w:numId="10" w16cid:durableId="1289241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4B8"/>
    <w:rsid w:val="000224F1"/>
    <w:rsid w:val="0006147B"/>
    <w:rsid w:val="00086E95"/>
    <w:rsid w:val="000D3F01"/>
    <w:rsid w:val="000F22F5"/>
    <w:rsid w:val="001E1681"/>
    <w:rsid w:val="00222D93"/>
    <w:rsid w:val="0026260F"/>
    <w:rsid w:val="00274521"/>
    <w:rsid w:val="00293749"/>
    <w:rsid w:val="0030576F"/>
    <w:rsid w:val="00336DFE"/>
    <w:rsid w:val="003B34A4"/>
    <w:rsid w:val="003C5393"/>
    <w:rsid w:val="00422CEC"/>
    <w:rsid w:val="00457E4C"/>
    <w:rsid w:val="00464210"/>
    <w:rsid w:val="00505301"/>
    <w:rsid w:val="00516966"/>
    <w:rsid w:val="005245AC"/>
    <w:rsid w:val="005528F1"/>
    <w:rsid w:val="0056704A"/>
    <w:rsid w:val="00575A45"/>
    <w:rsid w:val="00582F66"/>
    <w:rsid w:val="00596E91"/>
    <w:rsid w:val="006615D1"/>
    <w:rsid w:val="00676D91"/>
    <w:rsid w:val="006F1B53"/>
    <w:rsid w:val="007066A6"/>
    <w:rsid w:val="00740C0D"/>
    <w:rsid w:val="00763C34"/>
    <w:rsid w:val="0077434B"/>
    <w:rsid w:val="007D0C5D"/>
    <w:rsid w:val="007D2FD3"/>
    <w:rsid w:val="007F54B8"/>
    <w:rsid w:val="007F780C"/>
    <w:rsid w:val="00837C69"/>
    <w:rsid w:val="00890714"/>
    <w:rsid w:val="008F7E6D"/>
    <w:rsid w:val="00946788"/>
    <w:rsid w:val="0099280C"/>
    <w:rsid w:val="00996F4B"/>
    <w:rsid w:val="009B4EFF"/>
    <w:rsid w:val="00A257DE"/>
    <w:rsid w:val="00AA4E8A"/>
    <w:rsid w:val="00AB652A"/>
    <w:rsid w:val="00AC3868"/>
    <w:rsid w:val="00BA5DB1"/>
    <w:rsid w:val="00C26FEF"/>
    <w:rsid w:val="00C46358"/>
    <w:rsid w:val="00C552F2"/>
    <w:rsid w:val="00C83564"/>
    <w:rsid w:val="00CA20C6"/>
    <w:rsid w:val="00CA39DA"/>
    <w:rsid w:val="00CE5DF5"/>
    <w:rsid w:val="00D065EF"/>
    <w:rsid w:val="00D32F0D"/>
    <w:rsid w:val="00E236EA"/>
    <w:rsid w:val="00E3728D"/>
    <w:rsid w:val="00F27793"/>
    <w:rsid w:val="00F34535"/>
    <w:rsid w:val="00F739F7"/>
    <w:rsid w:val="00F7444C"/>
    <w:rsid w:val="00F9722C"/>
    <w:rsid w:val="00FB16F9"/>
    <w:rsid w:val="00FE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A276D"/>
  <w15:docId w15:val="{8500D1B6-6080-4950-A557-FFDF062B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kern w:val="3"/>
        <w:sz w:val="24"/>
        <w:szCs w:val="24"/>
        <w:lang w:val="es-C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9F7"/>
    <w:pPr>
      <w:widowControl/>
      <w:autoSpaceDN/>
      <w:spacing w:after="160" w:line="259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s-ES" w:eastAsia="en-U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, 'Times New Roman'" w:eastAsia="Cambria, 'Times New Roman'" w:hAnsi="Cambria, 'Times New Roman'" w:cs="Times New Roman"/>
      <w:lang w:val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Encabezado">
    <w:name w:val="header"/>
    <w:basedOn w:val="Standard"/>
    <w:link w:val="EncabezadoCar"/>
    <w:uiPriority w:val="99"/>
    <w:pPr>
      <w:tabs>
        <w:tab w:val="center" w:pos="4320"/>
        <w:tab w:val="right" w:pos="8640"/>
      </w:tabs>
    </w:pPr>
  </w:style>
  <w:style w:type="paragraph" w:styleId="Piedepgina">
    <w:name w:val="footer"/>
    <w:basedOn w:val="Standar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</w:style>
  <w:style w:type="character" w:customStyle="1" w:styleId="FooterChar">
    <w:name w:val="Footer Char"/>
    <w:basedOn w:val="Fuentedeprrafopredeter"/>
  </w:style>
  <w:style w:type="character" w:customStyle="1" w:styleId="Internetlink">
    <w:name w:val="Internet link"/>
    <w:basedOn w:val="Fuentedeprrafopredeter"/>
    <w:rPr>
      <w:color w:val="0000FF"/>
      <w:u w:val="single"/>
    </w:rPr>
  </w:style>
  <w:style w:type="paragraph" w:styleId="Sinespaciado">
    <w:name w:val="No Spacing"/>
    <w:basedOn w:val="Normal"/>
    <w:uiPriority w:val="1"/>
    <w:qFormat/>
    <w:rsid w:val="008F7E6D"/>
    <w:pPr>
      <w:spacing w:after="240"/>
      <w:jc w:val="center"/>
    </w:pPr>
    <w:rPr>
      <w:rFonts w:ascii="Verdana" w:eastAsia="Cambria" w:hAnsi="Verdana" w:cs="Times New Roman"/>
      <w:b/>
      <w:sz w:val="16"/>
      <w:szCs w:val="16"/>
      <w:lang w:eastAsia="ja-JP"/>
    </w:rPr>
  </w:style>
  <w:style w:type="character" w:customStyle="1" w:styleId="EncabezadoCar">
    <w:name w:val="Encabezado Car"/>
    <w:basedOn w:val="Fuentedeprrafopredeter"/>
    <w:link w:val="Encabezado"/>
    <w:uiPriority w:val="99"/>
    <w:rsid w:val="00BA5DB1"/>
    <w:rPr>
      <w:rFonts w:ascii="Cambria, 'Times New Roman'" w:eastAsia="Cambria, 'Times New Roman'" w:hAnsi="Cambria, 'Times New Roman'" w:cs="Times New Roman"/>
      <w:lang w:val="en-US" w:bidi="ar-SA"/>
    </w:rPr>
  </w:style>
  <w:style w:type="table" w:styleId="Tablaconcuadrcula">
    <w:name w:val="Table Grid"/>
    <w:basedOn w:val="Tablanormal"/>
    <w:uiPriority w:val="39"/>
    <w:rsid w:val="00F73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739F7"/>
    <w:pPr>
      <w:ind w:left="720"/>
      <w:contextualSpacing/>
    </w:pPr>
  </w:style>
  <w:style w:type="table" w:styleId="Tablaconcuadrcula4-nfasis6">
    <w:name w:val="Grid Table 4 Accent 6"/>
    <w:basedOn w:val="Tablanormal"/>
    <w:uiPriority w:val="49"/>
    <w:rsid w:val="00F739F7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s-ES" w:eastAsia="en-US" w:bidi="ar-SA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F739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739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739F7"/>
    <w:rPr>
      <w:rFonts w:asciiTheme="minorHAnsi" w:eastAsiaTheme="minorHAnsi" w:hAnsiTheme="minorHAnsi" w:cstheme="minorBidi"/>
      <w:kern w:val="0"/>
      <w:sz w:val="20"/>
      <w:szCs w:val="20"/>
      <w:lang w:val="es-ES" w:eastAsia="en-US" w:bidi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3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9F7"/>
    <w:rPr>
      <w:rFonts w:ascii="Segoe UI" w:eastAsiaTheme="minorHAnsi" w:hAnsi="Segoe UI" w:cs="Segoe UI"/>
      <w:kern w:val="0"/>
      <w:sz w:val="18"/>
      <w:szCs w:val="18"/>
      <w:lang w:val="es-ES" w:eastAsia="en-US" w:bidi="ar-SA"/>
    </w:rPr>
  </w:style>
  <w:style w:type="table" w:styleId="Tablaconcuadrcula5oscura-nfasis5">
    <w:name w:val="Grid Table 5 Dark Accent 5"/>
    <w:basedOn w:val="Tablanormal"/>
    <w:uiPriority w:val="50"/>
    <w:rsid w:val="00575A4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4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illanueva\Documents\Plantillas%20personalizadas%20de%20Office\Hoja_Carta_FOSIS_202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SZFZ3KM2WWSW-901408782-201304</_dlc_DocId>
    <_dlc_DocIdUrl xmlns="7ba925a7-499c-4a29-a005-81b4ebbe0bf8">
      <Url>https://fosis.sharepoint.com/sites/cedoc/subgestiondeprogramas/_layouts/15/DocIdRedir.aspx?ID=SZFZ3KM2WWSW-901408782-201304</Url>
      <Description>SZFZ3KM2WWSW-901408782-201304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9E62FF-8A18-43BD-90D9-259BA486B8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86102-49A5-4563-B8BF-5D50359F15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7C3BBF-B121-43A4-B60E-B1DAABE1E8AE}"/>
</file>

<file path=customXml/itemProps4.xml><?xml version="1.0" encoding="utf-8"?>
<ds:datastoreItem xmlns:ds="http://schemas.openxmlformats.org/officeDocument/2006/customXml" ds:itemID="{3EE59A32-52B7-4ABE-8DB9-2F806FDDC5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9EA616-B372-4B1F-ABE9-9216F11DC767}"/>
</file>

<file path=docProps/app.xml><?xml version="1.0" encoding="utf-8"?>
<Properties xmlns="http://schemas.openxmlformats.org/officeDocument/2006/extended-properties" xmlns:vt="http://schemas.openxmlformats.org/officeDocument/2006/docPropsVTypes">
  <Template>Hoja_Carta_FOSIS_2022</Template>
  <TotalTime>3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Gabriela Villanueva Rodríguez</dc:creator>
  <cp:lastModifiedBy>Marcia Araya Alvarez</cp:lastModifiedBy>
  <cp:revision>2</cp:revision>
  <cp:lastPrinted>2022-05-02T19:58:00Z</cp:lastPrinted>
  <dcterms:created xsi:type="dcterms:W3CDTF">2022-09-15T14:29:00Z</dcterms:created>
  <dcterms:modified xsi:type="dcterms:W3CDTF">2022-09-15T14:29:00Z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142a25f5-bf35-4d86-964d-c9ef88615eb1</vt:lpwstr>
  </property>
</Properties>
</file>